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441A3" w14:textId="77777777" w:rsidR="00020DD6" w:rsidRDefault="00020DD6" w:rsidP="00020DD6">
      <w:pPr>
        <w:pStyle w:val="NoSpacing"/>
      </w:pPr>
      <w:r>
        <w:rPr>
          <w:u w:val="single"/>
        </w:rPr>
        <w:t>John OSMOND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4226DE0F" w14:textId="77777777" w:rsidR="00020DD6" w:rsidRDefault="00020DD6" w:rsidP="00020DD6">
      <w:pPr>
        <w:pStyle w:val="NoSpacing"/>
      </w:pPr>
      <w:r>
        <w:t xml:space="preserve">of Chalfont </w:t>
      </w:r>
      <w:proofErr w:type="spellStart"/>
      <w:proofErr w:type="gramStart"/>
      <w:r>
        <w:t>St.Peter</w:t>
      </w:r>
      <w:proofErr w:type="spellEnd"/>
      <w:proofErr w:type="gramEnd"/>
      <w:r>
        <w:t>, Buckinghamshire. Husbandman.</w:t>
      </w:r>
    </w:p>
    <w:p w14:paraId="6821C91A" w14:textId="77777777" w:rsidR="00020DD6" w:rsidRDefault="00020DD6" w:rsidP="00020DD6">
      <w:pPr>
        <w:pStyle w:val="NoSpacing"/>
      </w:pPr>
    </w:p>
    <w:p w14:paraId="732CDA9C" w14:textId="77777777" w:rsidR="00020DD6" w:rsidRDefault="00020DD6" w:rsidP="00020DD6">
      <w:pPr>
        <w:pStyle w:val="NoSpacing"/>
      </w:pPr>
    </w:p>
    <w:p w14:paraId="1ACB8FA8" w14:textId="77777777" w:rsidR="00020DD6" w:rsidRDefault="00020DD6" w:rsidP="00020DD6">
      <w:pPr>
        <w:pStyle w:val="NoSpacing"/>
      </w:pPr>
      <w:r>
        <w:tab/>
        <w:t>1483</w:t>
      </w:r>
      <w:r>
        <w:tab/>
        <w:t xml:space="preserve">Richard </w:t>
      </w:r>
      <w:proofErr w:type="spellStart"/>
      <w:r>
        <w:t>Browe</w:t>
      </w:r>
      <w:proofErr w:type="spellEnd"/>
      <w:r>
        <w:t xml:space="preserve"> of London, grocer(q.v.), brought a plaint against him,</w:t>
      </w:r>
    </w:p>
    <w:p w14:paraId="0E52D29C" w14:textId="77777777" w:rsidR="00020DD6" w:rsidRDefault="00020DD6" w:rsidP="00020DD6">
      <w:pPr>
        <w:pStyle w:val="NoSpacing"/>
        <w:ind w:left="1440"/>
      </w:pPr>
      <w:r>
        <w:t xml:space="preserve">William </w:t>
      </w:r>
      <w:proofErr w:type="spellStart"/>
      <w:r>
        <w:t>Colyn</w:t>
      </w:r>
      <w:proofErr w:type="spellEnd"/>
      <w:r>
        <w:t xml:space="preserve"> of Somerset(q.v.), </w:t>
      </w:r>
      <w:proofErr w:type="gramStart"/>
      <w:r>
        <w:t>and also</w:t>
      </w:r>
      <w:proofErr w:type="gramEnd"/>
      <w:r>
        <w:t xml:space="preserve"> John Rose of London(q.v.) as the administrator of Unknown </w:t>
      </w:r>
      <w:proofErr w:type="spellStart"/>
      <w:r>
        <w:t>Mannyng</w:t>
      </w:r>
      <w:proofErr w:type="spellEnd"/>
      <w:r>
        <w:t xml:space="preserve"> of Norwich, worsted weaver(q.v.).</w:t>
      </w:r>
    </w:p>
    <w:p w14:paraId="1A667574" w14:textId="77777777" w:rsidR="00020DD6" w:rsidRDefault="00020DD6" w:rsidP="00020DD6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67B4A141" w14:textId="77777777" w:rsidR="00020DD6" w:rsidRDefault="00020DD6" w:rsidP="00020DD6">
      <w:pPr>
        <w:pStyle w:val="NoSpacing"/>
      </w:pPr>
    </w:p>
    <w:p w14:paraId="179B2AB5" w14:textId="77777777" w:rsidR="00020DD6" w:rsidRDefault="00020DD6" w:rsidP="00020DD6">
      <w:pPr>
        <w:pStyle w:val="NoSpacing"/>
      </w:pPr>
    </w:p>
    <w:p w14:paraId="36C23167" w14:textId="77777777" w:rsidR="00020DD6" w:rsidRDefault="00020DD6" w:rsidP="00020DD6">
      <w:pPr>
        <w:pStyle w:val="NoSpacing"/>
      </w:pPr>
      <w:r>
        <w:t>13 July 2018</w:t>
      </w:r>
    </w:p>
    <w:p w14:paraId="7DF2F944" w14:textId="77777777" w:rsidR="006B2F86" w:rsidRPr="00E71FC3" w:rsidRDefault="00020DD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E4BD1" w14:textId="77777777" w:rsidR="00020DD6" w:rsidRDefault="00020DD6" w:rsidP="00E71FC3">
      <w:pPr>
        <w:spacing w:after="0" w:line="240" w:lineRule="auto"/>
      </w:pPr>
      <w:r>
        <w:separator/>
      </w:r>
    </w:p>
  </w:endnote>
  <w:endnote w:type="continuationSeparator" w:id="0">
    <w:p w14:paraId="4C7391A7" w14:textId="77777777" w:rsidR="00020DD6" w:rsidRDefault="00020D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CE12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19A70" w14:textId="77777777" w:rsidR="00020DD6" w:rsidRDefault="00020DD6" w:rsidP="00E71FC3">
      <w:pPr>
        <w:spacing w:after="0" w:line="240" w:lineRule="auto"/>
      </w:pPr>
      <w:r>
        <w:separator/>
      </w:r>
    </w:p>
  </w:footnote>
  <w:footnote w:type="continuationSeparator" w:id="0">
    <w:p w14:paraId="5A748E93" w14:textId="77777777" w:rsidR="00020DD6" w:rsidRDefault="00020D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DD6"/>
    <w:rsid w:val="00020DD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3A7C8"/>
  <w15:chartTrackingRefBased/>
  <w15:docId w15:val="{C852D6C7-EF2B-4065-A6E4-22B17747E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2018-07-17T20:49:00Z</dcterms:created>
  <dcterms:modified xsi:type="dcterms:W3CDTF">2018-07-17T20:49:00Z</dcterms:modified>
</cp:coreProperties>
</file>